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353C">
      <w:bookmarkStart w:id="0" w:name="_GoBack"/>
      <w:bookmarkEnd w:id="0"/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1297940</wp:posOffset>
                </wp:positionH>
                <wp:positionV relativeFrom="paragraph">
                  <wp:posOffset>365125</wp:posOffset>
                </wp:positionV>
                <wp:extent cx="7258050" cy="1163320"/>
                <wp:effectExtent l="0" t="0" r="0" b="0"/>
                <wp:wrapNone/>
                <wp:docPr id="3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8050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FC0B21">
                            <w:pPr>
                              <w:spacing w:after="840" w:afterLines="350"/>
                              <w:jc w:val="center"/>
                              <w:rPr>
                                <w:rFonts w:ascii="Amatic" w:hAnsi="Amatic" w:cs="Adobe Naskh Medium"/>
                                <w:color w:val="7030A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matic" w:hAnsi="Amatic" w:cs="Adobe Naskh Medium"/>
                                <w:color w:val="7030A0"/>
                                <w:sz w:val="120"/>
                                <w:szCs w:val="120"/>
                              </w:rPr>
                              <w:t xml:space="preserve">Bishop Ordination Certificate </w:t>
                            </w:r>
                          </w:p>
                          <w:p w14:paraId="058D5EFD">
                            <w:pPr>
                              <w:spacing w:after="0"/>
                              <w:jc w:val="center"/>
                              <w:rPr>
                                <w:rFonts w:ascii="Amatic" w:hAnsi="Amatic" w:cs="Adobe Naskh Medium"/>
                                <w:color w:val="7030A0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matic" w:hAnsi="Amatic" w:cs="Adobe Naskh Medium"/>
                                <w:color w:val="7030A0"/>
                                <w:sz w:val="120"/>
                                <w:szCs w:val="120"/>
                              </w:rPr>
                              <w:t xml:space="preserve"> </w:t>
                            </w:r>
                          </w:p>
                          <w:p w14:paraId="5CA3FD50">
                            <w:pPr>
                              <w:spacing w:after="40"/>
                              <w:rPr>
                                <w:rFonts w:ascii="Amatic" w:hAnsi="Amatic" w:cs="Adobe Hebrew"/>
                                <w:b/>
                                <w:color w:val="17375E" w:themeColor="text2" w:themeShade="BF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matic" w:hAnsi="Amatic" w:cs="Adobe Hebrew"/>
                                <w:b/>
                                <w:color w:val="17375E" w:themeColor="text2" w:themeShade="BF"/>
                                <w:sz w:val="120"/>
                                <w:szCs w:val="120"/>
                              </w:rPr>
                              <w:t xml:space="preserve">     </w:t>
                            </w:r>
                          </w:p>
                          <w:p w14:paraId="527B8B0D">
                            <w:pPr>
                              <w:spacing w:after="40"/>
                              <w:rPr>
                                <w:rFonts w:ascii="Amatic" w:hAnsi="Amatic" w:cs="Adobe Hebrew"/>
                                <w:b/>
                                <w:color w:val="17375E" w:themeColor="text2" w:themeShade="BF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matic" w:hAnsi="Amatic" w:cs="Adobe Hebrew"/>
                                <w:b/>
                                <w:color w:val="17375E" w:themeColor="text2" w:themeShade="BF"/>
                                <w:sz w:val="120"/>
                                <w:szCs w:val="120"/>
                              </w:rPr>
                              <w:t xml:space="preserve">               ______________                                  _____________</w:t>
                            </w:r>
                          </w:p>
                          <w:p w14:paraId="2F9EE908">
                            <w:pPr>
                              <w:spacing w:after="40"/>
                              <w:rPr>
                                <w:rFonts w:ascii="Amatic" w:hAnsi="Amatic" w:cs="Adobe Hebrew"/>
                                <w:b/>
                                <w:color w:val="17375E" w:themeColor="text2" w:themeShade="BF"/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rFonts w:ascii="Amatic" w:hAnsi="Amatic" w:cs="Adobe Hebrew"/>
                                <w:b/>
                                <w:color w:val="17375E" w:themeColor="text2" w:themeShade="BF"/>
                                <w:sz w:val="120"/>
                                <w:szCs w:val="120"/>
                              </w:rPr>
                              <w:t xml:space="preserve">                   Signature                                                 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02.2pt;margin-top:28.75pt;height:91.6pt;width:571.5pt;z-index:251660288;mso-width-relative:page;mso-height-relative:page;" filled="f" stroked="f" coordsize="21600,21600" o:gfxdata="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cWJgtcAAAALAQAADwAAAAAAAAABACAAAAAiAAAA&#10;ZHJzL2Rvd25yZXYueG1sUEsBAhQAFAAAAAgAh07iQEAYB6sIAgAAFQQAAA4AAAAAAAAAAQAgAAAA&#10;Jg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5CFC0B21">
                      <w:pPr>
                        <w:spacing w:after="840" w:afterLines="350"/>
                        <w:jc w:val="center"/>
                        <w:rPr>
                          <w:rFonts w:ascii="Amatic" w:hAnsi="Amatic" w:cs="Adobe Naskh Medium"/>
                          <w:color w:val="7030A0"/>
                          <w:sz w:val="120"/>
                          <w:szCs w:val="120"/>
                        </w:rPr>
                      </w:pPr>
                      <w:r>
                        <w:rPr>
                          <w:rFonts w:ascii="Amatic" w:hAnsi="Amatic" w:cs="Adobe Naskh Medium"/>
                          <w:color w:val="7030A0"/>
                          <w:sz w:val="120"/>
                          <w:szCs w:val="120"/>
                        </w:rPr>
                        <w:t xml:space="preserve">Bishop Ordination Certificate </w:t>
                      </w:r>
                    </w:p>
                    <w:p w14:paraId="058D5EFD">
                      <w:pPr>
                        <w:spacing w:after="0"/>
                        <w:jc w:val="center"/>
                        <w:rPr>
                          <w:rFonts w:ascii="Amatic" w:hAnsi="Amatic" w:cs="Adobe Naskh Medium"/>
                          <w:color w:val="7030A0"/>
                          <w:sz w:val="120"/>
                          <w:szCs w:val="120"/>
                        </w:rPr>
                      </w:pPr>
                      <w:r>
                        <w:rPr>
                          <w:rFonts w:ascii="Amatic" w:hAnsi="Amatic" w:cs="Adobe Naskh Medium"/>
                          <w:color w:val="7030A0"/>
                          <w:sz w:val="120"/>
                          <w:szCs w:val="120"/>
                        </w:rPr>
                        <w:t xml:space="preserve"> </w:t>
                      </w:r>
                    </w:p>
                    <w:p w14:paraId="5CA3FD50">
                      <w:pPr>
                        <w:spacing w:after="40"/>
                        <w:rPr>
                          <w:rFonts w:ascii="Amatic" w:hAnsi="Amatic" w:cs="Adobe Hebrew"/>
                          <w:b/>
                          <w:color w:val="17375E" w:themeColor="text2" w:themeShade="BF"/>
                          <w:sz w:val="120"/>
                          <w:szCs w:val="120"/>
                        </w:rPr>
                      </w:pPr>
                      <w:r>
                        <w:rPr>
                          <w:rFonts w:ascii="Amatic" w:hAnsi="Amatic" w:cs="Adobe Hebrew"/>
                          <w:b/>
                          <w:color w:val="17375E" w:themeColor="text2" w:themeShade="BF"/>
                          <w:sz w:val="120"/>
                          <w:szCs w:val="120"/>
                        </w:rPr>
                        <w:t xml:space="preserve">     </w:t>
                      </w:r>
                    </w:p>
                    <w:p w14:paraId="527B8B0D">
                      <w:pPr>
                        <w:spacing w:after="40"/>
                        <w:rPr>
                          <w:rFonts w:ascii="Amatic" w:hAnsi="Amatic" w:cs="Adobe Hebrew"/>
                          <w:b/>
                          <w:color w:val="17375E" w:themeColor="text2" w:themeShade="BF"/>
                          <w:sz w:val="120"/>
                          <w:szCs w:val="120"/>
                        </w:rPr>
                      </w:pPr>
                      <w:r>
                        <w:rPr>
                          <w:rFonts w:ascii="Amatic" w:hAnsi="Amatic" w:cs="Adobe Hebrew"/>
                          <w:b/>
                          <w:color w:val="17375E" w:themeColor="text2" w:themeShade="BF"/>
                          <w:sz w:val="120"/>
                          <w:szCs w:val="120"/>
                        </w:rPr>
                        <w:t xml:space="preserve">               ______________                                  _____________</w:t>
                      </w:r>
                    </w:p>
                    <w:p w14:paraId="2F9EE908">
                      <w:pPr>
                        <w:spacing w:after="40"/>
                        <w:rPr>
                          <w:rFonts w:ascii="Amatic" w:hAnsi="Amatic" w:cs="Adobe Hebrew"/>
                          <w:b/>
                          <w:color w:val="17375E" w:themeColor="text2" w:themeShade="BF"/>
                          <w:sz w:val="120"/>
                          <w:szCs w:val="120"/>
                        </w:rPr>
                      </w:pPr>
                      <w:r>
                        <w:rPr>
                          <w:rFonts w:ascii="Amatic" w:hAnsi="Amatic" w:cs="Adobe Hebrew"/>
                          <w:b/>
                          <w:color w:val="17375E" w:themeColor="text2" w:themeShade="BF"/>
                          <w:sz w:val="120"/>
                          <w:szCs w:val="120"/>
                        </w:rPr>
                        <w:t xml:space="preserve">                   Signature                                                 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1640840</wp:posOffset>
                </wp:positionV>
                <wp:extent cx="8086725" cy="4476750"/>
                <wp:effectExtent l="0" t="0" r="0" b="0"/>
                <wp:wrapNone/>
                <wp:docPr id="12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6725" cy="447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C32996D">
                            <w:pPr>
                              <w:spacing w:after="0"/>
                              <w:jc w:val="center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 xml:space="preserve">This certifies that </w:t>
                            </w:r>
                          </w:p>
                          <w:p w14:paraId="6993914C">
                            <w:pPr>
                              <w:spacing w:after="240"/>
                              <w:jc w:val="center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>_______________________</w:t>
                            </w:r>
                          </w:p>
                          <w:p w14:paraId="55E0C235">
                            <w:pPr>
                              <w:spacing w:after="240"/>
                              <w:jc w:val="center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>Be it known to all men in accordance with authority bested in them under</w:t>
                            </w:r>
                          </w:p>
                          <w:p w14:paraId="07CF5A8D">
                            <w:pPr>
                              <w:spacing w:after="240"/>
                              <w:jc w:val="center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>The laws of this nation the trustees of this institution of church</w:t>
                            </w:r>
                          </w:p>
                          <w:p w14:paraId="22EC2EEC">
                            <w:pPr>
                              <w:spacing w:after="480"/>
                              <w:jc w:val="center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>Bishop ____________ Church _________________</w:t>
                            </w:r>
                          </w:p>
                          <w:p w14:paraId="6F39E44B">
                            <w:pPr>
                              <w:spacing w:after="0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 xml:space="preserve">                     ______________                                   _____________</w:t>
                            </w:r>
                          </w:p>
                          <w:p w14:paraId="219B9E95">
                            <w:pPr>
                              <w:spacing w:after="0"/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adugi" w:hAnsi="Gadugi" w:cstheme="minorHAnsi"/>
                                <w:color w:val="7030A0"/>
                                <w:sz w:val="36"/>
                                <w:szCs w:val="36"/>
                              </w:rPr>
                              <w:t xml:space="preserve">                        Signature                                           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0pt;margin-top:129.2pt;height:352.5pt;width:636.75pt;z-index:251659264;mso-width-relative:page;mso-height-relative:page;" filled="f" stroked="f" coordsize="21600,21600" o:gfxdata="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NPYbktcAAAAJAQAADwAAAAAAAAABACAAAAAiAAAA&#10;ZHJzL2Rvd25yZXYueG1sUEsBAhQAFAAAAAgAh07iQBj32PkIAgAAFgQAAA4AAAAAAAAAAQAgAAAA&#10;JgEAAGRycy9lMm9Eb2MueG1sUEsFBgAAAAAGAAYAWQEAAKA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0C32996D">
                      <w:pPr>
                        <w:spacing w:after="0"/>
                        <w:jc w:val="center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 xml:space="preserve">This certifies that </w:t>
                      </w:r>
                    </w:p>
                    <w:p w14:paraId="6993914C">
                      <w:pPr>
                        <w:spacing w:after="240"/>
                        <w:jc w:val="center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>_______________________</w:t>
                      </w:r>
                    </w:p>
                    <w:p w14:paraId="55E0C235">
                      <w:pPr>
                        <w:spacing w:after="240"/>
                        <w:jc w:val="center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>Be it known to all men in accordance with authority bested in them under</w:t>
                      </w:r>
                    </w:p>
                    <w:p w14:paraId="07CF5A8D">
                      <w:pPr>
                        <w:spacing w:after="240"/>
                        <w:jc w:val="center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>The laws of this nation the trustees of this institution of church</w:t>
                      </w:r>
                    </w:p>
                    <w:p w14:paraId="22EC2EEC">
                      <w:pPr>
                        <w:spacing w:after="480"/>
                        <w:jc w:val="center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>Bishop ____________ Church _________________</w:t>
                      </w:r>
                    </w:p>
                    <w:p w14:paraId="6F39E44B">
                      <w:pPr>
                        <w:spacing w:after="0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 xml:space="preserve">                     ______________                                   _____________</w:t>
                      </w:r>
                    </w:p>
                    <w:p w14:paraId="219B9E95">
                      <w:pPr>
                        <w:spacing w:after="0"/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</w:pPr>
                      <w:r>
                        <w:rPr>
                          <w:rFonts w:ascii="Gadugi" w:hAnsi="Gadugi" w:cstheme="minorHAnsi"/>
                          <w:color w:val="7030A0"/>
                          <w:sz w:val="36"/>
                          <w:szCs w:val="36"/>
                        </w:rPr>
                        <w:t xml:space="preserve">                        Signature                                           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en-US" w:bidi="bn-BD"/>
        </w:rPr>
        <w:drawing>
          <wp:inline distT="0" distB="0" distL="0" distR="0">
            <wp:extent cx="8228965" cy="5814695"/>
            <wp:effectExtent l="0" t="0" r="635" b="0"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410" cy="581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Vrind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matic">
    <w:altName w:val="Times New Roman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Adobe Naskh Medium">
    <w:altName w:val="Segoe Print"/>
    <w:panose1 w:val="00000000000000000000"/>
    <w:charset w:val="00"/>
    <w:family w:val="modern"/>
    <w:pitch w:val="default"/>
    <w:sig w:usb0="00000000" w:usb1="00000000" w:usb2="00000000" w:usb3="00000000" w:csb0="00000041" w:csb1="00000000"/>
  </w:font>
  <w:font w:name="Adobe Hebrew">
    <w:altName w:val="Times New Roman"/>
    <w:panose1 w:val="00000000000000000000"/>
    <w:charset w:val="00"/>
    <w:family w:val="roman"/>
    <w:pitch w:val="default"/>
    <w:sig w:usb0="00000000" w:usb1="00000000" w:usb2="00000000" w:usb3="00000000" w:csb0="00000021" w:csb1="00000000"/>
  </w:font>
  <w:font w:name="Gadugi">
    <w:panose1 w:val="020B0502040204020203"/>
    <w:charset w:val="00"/>
    <w:family w:val="swiss"/>
    <w:pitch w:val="default"/>
    <w:sig w:usb0="80000003" w:usb1="02000000" w:usb2="00003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attachedTemplate r:id="rId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FFB"/>
    <w:rsid w:val="0000774C"/>
    <w:rsid w:val="00024A94"/>
    <w:rsid w:val="00070674"/>
    <w:rsid w:val="00083968"/>
    <w:rsid w:val="000954E6"/>
    <w:rsid w:val="000F3348"/>
    <w:rsid w:val="001030FC"/>
    <w:rsid w:val="00141678"/>
    <w:rsid w:val="001570B9"/>
    <w:rsid w:val="001730EC"/>
    <w:rsid w:val="001944FC"/>
    <w:rsid w:val="001B7057"/>
    <w:rsid w:val="001D24D0"/>
    <w:rsid w:val="0021517B"/>
    <w:rsid w:val="00230E82"/>
    <w:rsid w:val="00235E01"/>
    <w:rsid w:val="002660AE"/>
    <w:rsid w:val="002808CE"/>
    <w:rsid w:val="00300E38"/>
    <w:rsid w:val="0030587A"/>
    <w:rsid w:val="00352256"/>
    <w:rsid w:val="00363676"/>
    <w:rsid w:val="00380E0C"/>
    <w:rsid w:val="003C1D08"/>
    <w:rsid w:val="003D3E2C"/>
    <w:rsid w:val="003D6346"/>
    <w:rsid w:val="003E0367"/>
    <w:rsid w:val="003F1021"/>
    <w:rsid w:val="00413493"/>
    <w:rsid w:val="00413C18"/>
    <w:rsid w:val="00425FBB"/>
    <w:rsid w:val="004750BE"/>
    <w:rsid w:val="004754AD"/>
    <w:rsid w:val="00490349"/>
    <w:rsid w:val="004A1C28"/>
    <w:rsid w:val="004A6C01"/>
    <w:rsid w:val="004B2110"/>
    <w:rsid w:val="004C390F"/>
    <w:rsid w:val="004C6CC1"/>
    <w:rsid w:val="004F0697"/>
    <w:rsid w:val="004F6A16"/>
    <w:rsid w:val="005251CE"/>
    <w:rsid w:val="00534C32"/>
    <w:rsid w:val="005956E7"/>
    <w:rsid w:val="005D5F59"/>
    <w:rsid w:val="005E0399"/>
    <w:rsid w:val="00686AD4"/>
    <w:rsid w:val="00697FFB"/>
    <w:rsid w:val="006B6691"/>
    <w:rsid w:val="006C7277"/>
    <w:rsid w:val="006D1E06"/>
    <w:rsid w:val="006D3681"/>
    <w:rsid w:val="006E3894"/>
    <w:rsid w:val="00701C35"/>
    <w:rsid w:val="00717246"/>
    <w:rsid w:val="007340CD"/>
    <w:rsid w:val="00756288"/>
    <w:rsid w:val="00783519"/>
    <w:rsid w:val="00792EE7"/>
    <w:rsid w:val="007947A3"/>
    <w:rsid w:val="00797FA9"/>
    <w:rsid w:val="007B4CEA"/>
    <w:rsid w:val="007C5BD3"/>
    <w:rsid w:val="007F4F79"/>
    <w:rsid w:val="00836C49"/>
    <w:rsid w:val="00860F42"/>
    <w:rsid w:val="00880C4C"/>
    <w:rsid w:val="0088236C"/>
    <w:rsid w:val="008B43A3"/>
    <w:rsid w:val="008D0534"/>
    <w:rsid w:val="008D44AD"/>
    <w:rsid w:val="008E3317"/>
    <w:rsid w:val="008E553C"/>
    <w:rsid w:val="008F5326"/>
    <w:rsid w:val="008F7016"/>
    <w:rsid w:val="0093023C"/>
    <w:rsid w:val="0093365F"/>
    <w:rsid w:val="00933BDB"/>
    <w:rsid w:val="009430FC"/>
    <w:rsid w:val="00946283"/>
    <w:rsid w:val="00956E26"/>
    <w:rsid w:val="0097467F"/>
    <w:rsid w:val="009A1F23"/>
    <w:rsid w:val="009A1FA3"/>
    <w:rsid w:val="009E2E4E"/>
    <w:rsid w:val="00A003B6"/>
    <w:rsid w:val="00A007FF"/>
    <w:rsid w:val="00A21D05"/>
    <w:rsid w:val="00A66EEC"/>
    <w:rsid w:val="00A74141"/>
    <w:rsid w:val="00A9075A"/>
    <w:rsid w:val="00A93847"/>
    <w:rsid w:val="00AB11B2"/>
    <w:rsid w:val="00AC5440"/>
    <w:rsid w:val="00AD2A84"/>
    <w:rsid w:val="00AE4F57"/>
    <w:rsid w:val="00B00DC2"/>
    <w:rsid w:val="00B12F66"/>
    <w:rsid w:val="00B15511"/>
    <w:rsid w:val="00B26E84"/>
    <w:rsid w:val="00B57ADB"/>
    <w:rsid w:val="00BA379E"/>
    <w:rsid w:val="00BA3842"/>
    <w:rsid w:val="00C16135"/>
    <w:rsid w:val="00C16559"/>
    <w:rsid w:val="00C815B0"/>
    <w:rsid w:val="00C95F38"/>
    <w:rsid w:val="00CD2E4E"/>
    <w:rsid w:val="00CE6114"/>
    <w:rsid w:val="00D102C5"/>
    <w:rsid w:val="00D13E1E"/>
    <w:rsid w:val="00D41024"/>
    <w:rsid w:val="00D46F70"/>
    <w:rsid w:val="00D62F9C"/>
    <w:rsid w:val="00DA39FD"/>
    <w:rsid w:val="00DD284F"/>
    <w:rsid w:val="00E05CDF"/>
    <w:rsid w:val="00E37A76"/>
    <w:rsid w:val="00E810DC"/>
    <w:rsid w:val="00E83850"/>
    <w:rsid w:val="00E85E22"/>
    <w:rsid w:val="00E86AEB"/>
    <w:rsid w:val="00E92E67"/>
    <w:rsid w:val="00EA51F7"/>
    <w:rsid w:val="00F35760"/>
    <w:rsid w:val="00F45245"/>
    <w:rsid w:val="00F60111"/>
    <w:rsid w:val="00FD5378"/>
    <w:rsid w:val="7F3A3C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IN" w:eastAsia="en-I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semiHidden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header"/>
    <w:basedOn w:val="1"/>
    <w:link w:val="8"/>
    <w:semiHidden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7">
    <w:name w:val="Balloon Text Char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8">
    <w:name w:val="Header Char"/>
    <w:basedOn w:val="2"/>
    <w:link w:val="6"/>
    <w:semiHidden/>
    <w:uiPriority w:val="99"/>
  </w:style>
  <w:style w:type="character" w:customStyle="1" w:styleId="9">
    <w:name w:val="Footer Char"/>
    <w:basedOn w:val="2"/>
    <w:link w:val="5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S%20work\Do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88FC84-27DA-4D21-8CE8-02AEBAB47D27}">
  <ds:schemaRefs/>
</ds:datastoreItem>
</file>

<file path=customXml/itemProps3.xml><?xml version="1.0" encoding="utf-8"?>
<ds:datastoreItem xmlns:ds="http://schemas.openxmlformats.org/officeDocument/2006/customXml" ds:itemID="{785D6AA8-948D-4045-8454-4EAD014EDDBA}">
  <ds:schemaRefs/>
</ds:datastoreItem>
</file>

<file path=customXml/itemProps4.xml><?xml version="1.0" encoding="utf-8"?>
<ds:datastoreItem xmlns:ds="http://schemas.openxmlformats.org/officeDocument/2006/customXml" ds:itemID="{940BB9E6-F4E5-45A0-BAB7-D49A4634CA1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Doc1.dotx</Template>
  <Company>HP</Company>
  <Pages>1</Pages>
  <Words>0</Words>
  <Characters>0</Characters>
  <Lines>1</Lines>
  <Paragraphs>1</Paragraphs>
  <TotalTime>70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2018-01-10T08:15:00Z</dcterms:created>
  <dc:creator>hp</dc:creator>
  <cp:lastModifiedBy>hp</cp:lastModifiedBy>
  <dcterms:modified xsi:type="dcterms:W3CDTF">2026-04-07T15:01:56Z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1033-12.1.0.25242</vt:lpwstr>
  </property>
  <property fmtid="{D5CDD505-2E9C-101B-9397-08002B2CF9AE}" pid="4" name="ICV">
    <vt:lpwstr>776302DAA4DD435398282B9F5AB4CE54_13</vt:lpwstr>
  </property>
</Properties>
</file>